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3B3" w:rsidRPr="00BD1435" w:rsidRDefault="009503B3" w:rsidP="00551309">
      <w:pPr>
        <w:rPr>
          <w:rFonts w:ascii="Arial" w:hAnsi="Arial" w:cs="Arial"/>
        </w:rPr>
      </w:pPr>
      <w:r w:rsidRPr="00BD1435">
        <w:rPr>
          <w:rFonts w:ascii="Arial" w:hAnsi="Arial" w:cs="Arial"/>
        </w:rPr>
        <w:t>SVJETSKI DAN GLASA</w:t>
      </w:r>
    </w:p>
    <w:p w:rsidR="009503B3" w:rsidRPr="00BD1435" w:rsidRDefault="009503B3" w:rsidP="00551309">
      <w:pPr>
        <w:rPr>
          <w:rFonts w:ascii="Arial" w:hAnsi="Arial" w:cs="Arial"/>
        </w:rPr>
      </w:pPr>
      <w:r w:rsidRPr="00BD1435">
        <w:rPr>
          <w:rFonts w:ascii="Arial" w:hAnsi="Arial" w:cs="Arial"/>
        </w:rPr>
        <w:t>16. travnja 2018.</w:t>
      </w:r>
    </w:p>
    <w:p w:rsidR="009503B3" w:rsidRPr="00BD1435" w:rsidRDefault="009503B3" w:rsidP="00551309">
      <w:pPr>
        <w:rPr>
          <w:rFonts w:ascii="Arial" w:hAnsi="Arial" w:cs="Arial"/>
        </w:rPr>
      </w:pPr>
      <w:r w:rsidRPr="00BD1435">
        <w:rPr>
          <w:rFonts w:ascii="Arial" w:hAnsi="Arial" w:cs="Arial"/>
        </w:rPr>
        <w:t>Muzej Mimara</w:t>
      </w:r>
    </w:p>
    <w:p w:rsidR="009503B3" w:rsidRPr="00BD1435" w:rsidRDefault="009503B3" w:rsidP="00551309">
      <w:pPr>
        <w:rPr>
          <w:rFonts w:ascii="Arial" w:hAnsi="Arial" w:cs="Arial"/>
        </w:rPr>
      </w:pPr>
      <w:r w:rsidRPr="00BD1435">
        <w:rPr>
          <w:rFonts w:ascii="Arial" w:hAnsi="Arial" w:cs="Arial"/>
        </w:rPr>
        <w:t xml:space="preserve">PRESS RELEASE – stručni edukativni i umjetnički program </w:t>
      </w:r>
    </w:p>
    <w:p w:rsidR="009503B3" w:rsidRPr="00BD1435" w:rsidRDefault="009503B3" w:rsidP="00551309">
      <w:pPr>
        <w:rPr>
          <w:rFonts w:ascii="Arial" w:hAnsi="Arial" w:cs="Arial"/>
        </w:rPr>
      </w:pPr>
      <w:r w:rsidRPr="00BD1435">
        <w:rPr>
          <w:rFonts w:ascii="Arial" w:hAnsi="Arial" w:cs="Arial"/>
        </w:rPr>
        <w:t xml:space="preserve">                            - izložba Nada Žiljak: </w:t>
      </w:r>
      <w:r w:rsidRPr="00BD1435">
        <w:rPr>
          <w:rFonts w:ascii="Arial" w:hAnsi="Arial" w:cs="Arial"/>
          <w:i/>
        </w:rPr>
        <w:t>Skriveno</w:t>
      </w:r>
      <w:r w:rsidRPr="00BD1435">
        <w:rPr>
          <w:rFonts w:ascii="Arial" w:hAnsi="Arial" w:cs="Arial"/>
          <w:color w:val="575756"/>
        </w:rPr>
        <w:t xml:space="preserve"> </w:t>
      </w:r>
      <w:r w:rsidRPr="00BD1435">
        <w:rPr>
          <w:rFonts w:ascii="Arial" w:hAnsi="Arial" w:cs="Arial"/>
          <w:i/>
          <w:lang w:val="pl-PL"/>
        </w:rPr>
        <w:t>InfraredART</w:t>
      </w:r>
    </w:p>
    <w:p w:rsidR="009503B3" w:rsidRPr="00BD1435" w:rsidRDefault="009503B3" w:rsidP="00551309">
      <w:pPr>
        <w:rPr>
          <w:rFonts w:ascii="Arial" w:hAnsi="Arial" w:cs="Arial"/>
        </w:rPr>
      </w:pPr>
    </w:p>
    <w:p w:rsidR="009503B3" w:rsidRPr="00BD1435" w:rsidRDefault="009503B3" w:rsidP="00CF4C59">
      <w:pPr>
        <w:rPr>
          <w:rFonts w:ascii="Arial" w:hAnsi="Arial" w:cs="Arial"/>
        </w:rPr>
      </w:pPr>
      <w:r w:rsidRPr="00BD1435">
        <w:rPr>
          <w:rFonts w:ascii="Arial" w:hAnsi="Arial" w:cs="Arial"/>
        </w:rPr>
        <w:t>Svjetski dan glasa 16.04. obilježit će se u organizaciji</w:t>
      </w:r>
      <w:r w:rsidRPr="00BD1435">
        <w:rPr>
          <w:rFonts w:ascii="Arial" w:hAnsi="Arial" w:cs="Arial"/>
          <w:i/>
        </w:rPr>
        <w:t xml:space="preserve"> Zagrebačke lige protiv raka </w:t>
      </w:r>
      <w:r w:rsidRPr="00BD1435">
        <w:rPr>
          <w:rFonts w:ascii="Arial" w:hAnsi="Arial" w:cs="Arial"/>
        </w:rPr>
        <w:t xml:space="preserve">pod pokroviteljstvom Gradonačelnika Grada Zagreba Milana Bandića, u suradnji sa Gradskim uredom za zdravstvom, </w:t>
      </w:r>
      <w:r w:rsidRPr="00BD1435">
        <w:rPr>
          <w:rFonts w:ascii="Arial" w:hAnsi="Arial" w:cs="Arial"/>
          <w:i/>
        </w:rPr>
        <w:t>Lions Club Zrinjevac</w:t>
      </w:r>
      <w:r w:rsidRPr="00BD1435">
        <w:rPr>
          <w:rFonts w:ascii="Arial" w:hAnsi="Arial" w:cs="Arial"/>
        </w:rPr>
        <w:t xml:space="preserve"> i </w:t>
      </w:r>
      <w:r w:rsidRPr="00BD1435">
        <w:rPr>
          <w:rFonts w:ascii="Arial" w:hAnsi="Arial" w:cs="Arial"/>
          <w:i/>
        </w:rPr>
        <w:t>Muzejom Mimara</w:t>
      </w:r>
      <w:r w:rsidRPr="00BD1435">
        <w:rPr>
          <w:rFonts w:ascii="Arial" w:hAnsi="Arial" w:cs="Arial"/>
        </w:rPr>
        <w:t xml:space="preserve">  bogatim edukativno-promotivnim i umjetničkim programom s humanitarnim ciljem koji treba čitavu javnost podsjetiti na javno zdravstveni problem karcinoma grla i ždrijela.</w:t>
      </w:r>
    </w:p>
    <w:p w:rsidR="009503B3" w:rsidRPr="00BD1435" w:rsidRDefault="009503B3">
      <w:pPr>
        <w:rPr>
          <w:rFonts w:ascii="Arial" w:hAnsi="Arial" w:cs="Arial"/>
        </w:rPr>
      </w:pPr>
      <w:r w:rsidRPr="00BD1435">
        <w:rPr>
          <w:rFonts w:ascii="Arial" w:hAnsi="Arial" w:cs="Arial"/>
        </w:rPr>
        <w:t xml:space="preserve">U Hrvatskoj se svake godine otkrije oko 1000 novih bolesnika s tumorima grla i ždrijela. Ukazivanje na rizično ponašanje i educiranje o simptomima ima za cilj rano otkrivanje bolesti. </w:t>
      </w:r>
    </w:p>
    <w:p w:rsidR="009503B3" w:rsidRPr="00BD1435" w:rsidRDefault="009503B3">
      <w:pPr>
        <w:rPr>
          <w:rFonts w:ascii="Arial" w:hAnsi="Arial" w:cs="Arial"/>
        </w:rPr>
      </w:pPr>
      <w:r w:rsidRPr="00BD1435">
        <w:rPr>
          <w:rFonts w:ascii="Arial" w:hAnsi="Arial" w:cs="Arial"/>
        </w:rPr>
        <w:t xml:space="preserve">Humanitarna akcija udružuje vodeće medicinske stručnjake i renomirane umjetnike u borbi protiv zloćudne bolesti. </w:t>
      </w:r>
    </w:p>
    <w:p w:rsidR="009503B3" w:rsidRPr="00BD1435" w:rsidRDefault="009503B3">
      <w:pPr>
        <w:rPr>
          <w:rFonts w:ascii="Arial" w:hAnsi="Arial" w:cs="Arial"/>
        </w:rPr>
      </w:pPr>
      <w:r w:rsidRPr="00BD1435">
        <w:rPr>
          <w:rFonts w:ascii="Arial" w:hAnsi="Arial" w:cs="Arial"/>
        </w:rPr>
        <w:t xml:space="preserve">O zdravstvenom cilju ranog otkrivanja karcinoma glasnica govorit će se u stručnom dijelu programa u Muzeju Mimara 16.4. , dok će umjetnički program slaviti glas kao vrhunski instrument darovan svakom čovjeku raskošnim glazbenim programom. Nastupat će proslavljeni umjetnici; Lidija Horvat Dunjko, Antonija Dunjko, Leon Košević /Tomislav Mužek i vokalni sastav The Messengers. </w:t>
      </w:r>
    </w:p>
    <w:p w:rsidR="009503B3" w:rsidRPr="00BD1435" w:rsidRDefault="009503B3">
      <w:pPr>
        <w:rPr>
          <w:rFonts w:ascii="Arial" w:hAnsi="Arial" w:cs="Arial"/>
          <w:i/>
        </w:rPr>
      </w:pPr>
      <w:r w:rsidRPr="00BD1435">
        <w:rPr>
          <w:rFonts w:ascii="Arial" w:hAnsi="Arial" w:cs="Arial"/>
        </w:rPr>
        <w:t xml:space="preserve">Finale večeri je otvorenje izložbe renomirane slikarice Nade Žiljak pod nazivom </w:t>
      </w:r>
      <w:r w:rsidRPr="00BD1435">
        <w:rPr>
          <w:rFonts w:ascii="Arial" w:hAnsi="Arial" w:cs="Arial"/>
          <w:i/>
        </w:rPr>
        <w:t xml:space="preserve">Skriveno – Infrared Art </w:t>
      </w:r>
      <w:r w:rsidRPr="00BD1435">
        <w:rPr>
          <w:rFonts w:ascii="Arial" w:hAnsi="Arial" w:cs="Arial"/>
        </w:rPr>
        <w:t>koja će publici predstaviti dvadesetak najnovijih djela.</w:t>
      </w:r>
    </w:p>
    <w:sectPr w:rsidR="009503B3" w:rsidRPr="00BD1435" w:rsidSect="00A82A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339"/>
    <w:rsid w:val="00011174"/>
    <w:rsid w:val="00077B18"/>
    <w:rsid w:val="00126FDE"/>
    <w:rsid w:val="0020403F"/>
    <w:rsid w:val="00425C57"/>
    <w:rsid w:val="004F2C2D"/>
    <w:rsid w:val="00551309"/>
    <w:rsid w:val="00552339"/>
    <w:rsid w:val="00604E40"/>
    <w:rsid w:val="00610201"/>
    <w:rsid w:val="00614152"/>
    <w:rsid w:val="00625909"/>
    <w:rsid w:val="007120DD"/>
    <w:rsid w:val="00750EE8"/>
    <w:rsid w:val="007B2DC4"/>
    <w:rsid w:val="007D439E"/>
    <w:rsid w:val="008C69AF"/>
    <w:rsid w:val="008E0326"/>
    <w:rsid w:val="00932ACE"/>
    <w:rsid w:val="009503B3"/>
    <w:rsid w:val="00A82A49"/>
    <w:rsid w:val="00AE0081"/>
    <w:rsid w:val="00BD1435"/>
    <w:rsid w:val="00C0136D"/>
    <w:rsid w:val="00C12A9B"/>
    <w:rsid w:val="00C16E88"/>
    <w:rsid w:val="00C860B9"/>
    <w:rsid w:val="00CF4C59"/>
    <w:rsid w:val="00D36BFD"/>
    <w:rsid w:val="00D4620E"/>
    <w:rsid w:val="00DC2A20"/>
    <w:rsid w:val="00F42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A4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645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212</Words>
  <Characters>1210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Svjetski dan glasa 16</dc:title>
  <dc:subject/>
  <dc:creator>user</dc:creator>
  <cp:keywords/>
  <dc:description/>
  <cp:lastModifiedBy>Korisnik</cp:lastModifiedBy>
  <cp:revision>4</cp:revision>
  <dcterms:created xsi:type="dcterms:W3CDTF">2018-04-09T09:26:00Z</dcterms:created>
  <dcterms:modified xsi:type="dcterms:W3CDTF">2018-04-09T11:02:00Z</dcterms:modified>
</cp:coreProperties>
</file>